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C6DEE" w14:textId="044F7871" w:rsidR="00544136" w:rsidRPr="00B266B0" w:rsidRDefault="00544136" w:rsidP="0054413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00154EFC" w:rsidRPr="00154EFC">
        <w:rPr>
          <w:bCs/>
          <w:noProof w:val="0"/>
          <w:sz w:val="24"/>
          <w:szCs w:val="24"/>
        </w:rPr>
        <w:t>R2-2001040</w:t>
      </w:r>
      <w:bookmarkStart w:id="0" w:name="_GoBack"/>
      <w:bookmarkEnd w:id="0"/>
    </w:p>
    <w:p w14:paraId="2E02E5F5" w14:textId="5FF8FABD" w:rsidR="00A209D6" w:rsidRPr="00B266B0" w:rsidRDefault="00544136" w:rsidP="00544136">
      <w:pPr>
        <w:pStyle w:val="Header"/>
        <w:tabs>
          <w:tab w:val="right" w:pos="9639"/>
        </w:tabs>
        <w:rPr>
          <w:bCs/>
          <w:noProof w:val="0"/>
          <w:sz w:val="24"/>
        </w:rPr>
      </w:pPr>
      <w:r w:rsidRPr="000B5B31">
        <w:rPr>
          <w:rFonts w:eastAsia="SimSun"/>
          <w:bCs/>
          <w:sz w:val="24"/>
          <w:szCs w:val="24"/>
          <w:lang w:eastAsia="zh-CN"/>
        </w:rPr>
        <w:t>Elbonia, 24 February – 6 March 2020</w:t>
      </w:r>
      <w:r>
        <w:rPr>
          <w:rFonts w:eastAsia="SimSun"/>
          <w:bCs/>
          <w:sz w:val="24"/>
          <w:szCs w:val="24"/>
          <w:lang w:eastAsia="zh-CN"/>
        </w:rPr>
        <w:tab/>
      </w:r>
      <w:r>
        <w:rPr>
          <w:rFonts w:eastAsia="SimSun"/>
          <w:bCs/>
          <w:sz w:val="24"/>
          <w:szCs w:val="24"/>
          <w:lang w:eastAsia="zh-CN"/>
        </w:rPr>
        <w:tab/>
      </w:r>
    </w:p>
    <w:p w14:paraId="403CB9C0" w14:textId="77777777" w:rsidR="00A209D6" w:rsidRPr="00B266B0" w:rsidRDefault="00A209D6" w:rsidP="00A209D6">
      <w:pPr>
        <w:pStyle w:val="Header"/>
        <w:rPr>
          <w:bCs/>
          <w:noProof w:val="0"/>
          <w:sz w:val="24"/>
        </w:rPr>
      </w:pPr>
    </w:p>
    <w:p w14:paraId="74AEDB1B" w14:textId="70CA6D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3A20">
        <w:rPr>
          <w:rFonts w:cs="Arial"/>
          <w:b/>
          <w:bCs/>
          <w:sz w:val="24"/>
        </w:rPr>
        <w:t>6.11.2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8928C7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5797" w:rsidRPr="00E05797">
        <w:rPr>
          <w:rFonts w:ascii="Arial" w:hAnsi="Arial" w:cs="Arial"/>
          <w:b/>
          <w:bCs/>
          <w:sz w:val="24"/>
        </w:rPr>
        <w:t xml:space="preserve">On short DRX cycle applicability for </w:t>
      </w:r>
      <w:r w:rsidR="009D7341">
        <w:rPr>
          <w:rFonts w:ascii="Arial" w:hAnsi="Arial" w:cs="Arial"/>
          <w:b/>
          <w:bCs/>
          <w:sz w:val="24"/>
        </w:rPr>
        <w:t>DCP</w:t>
      </w:r>
      <w:r w:rsidR="00663FA1">
        <w:rPr>
          <w:rFonts w:ascii="Arial" w:hAnsi="Arial" w:cs="Arial"/>
          <w:b/>
          <w:bCs/>
          <w:sz w:val="24"/>
        </w:rPr>
        <w:t xml:space="preserve"> </w:t>
      </w:r>
    </w:p>
    <w:p w14:paraId="1F147C23" w14:textId="48613C7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54A53" w:rsidRPr="00954A53">
        <w:rPr>
          <w:rFonts w:ascii="Arial" w:hAnsi="Arial" w:cs="Arial"/>
          <w:b/>
          <w:bCs/>
          <w:sz w:val="24"/>
        </w:rPr>
        <w:t>NR_UE_pow_sav-Core</w:t>
      </w:r>
      <w:r>
        <w:rPr>
          <w:rFonts w:ascii="Arial" w:hAnsi="Arial" w:cs="Arial"/>
          <w:b/>
          <w:bCs/>
          <w:sz w:val="24"/>
        </w:rPr>
        <w:t xml:space="preserve">- Release </w:t>
      </w:r>
      <w:r w:rsidR="00954A53">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9C527F6" w14:textId="67D0658D" w:rsidR="00954A53" w:rsidRDefault="00954A53" w:rsidP="00A209D6">
      <w:r>
        <w:t xml:space="preserve">Following agreements were made in RAN2#107. </w:t>
      </w:r>
    </w:p>
    <w:p w14:paraId="2F5A9315" w14:textId="77777777" w:rsidR="00954A53" w:rsidRDefault="00954A53" w:rsidP="00954A53">
      <w:pPr>
        <w:pStyle w:val="Doc-text2"/>
        <w:pBdr>
          <w:top w:val="single" w:sz="4" w:space="1" w:color="auto"/>
          <w:left w:val="single" w:sz="4" w:space="4" w:color="auto"/>
          <w:bottom w:val="single" w:sz="4" w:space="1" w:color="auto"/>
          <w:right w:val="single" w:sz="4" w:space="4" w:color="auto"/>
        </w:pBdr>
      </w:pPr>
      <w:r w:rsidRPr="005C294A">
        <w:rPr>
          <w:b/>
          <w:bCs/>
        </w:rPr>
        <w:t>Agreements:</w:t>
      </w:r>
    </w:p>
    <w:p w14:paraId="40C954A3" w14:textId="77777777" w:rsidR="00954A53" w:rsidRPr="00DE6DB1"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The PDCCH-WUS triggers a MAC entity to “wake up” to monitor PDCCH at reception of the PDCCH-based power saving signal/channel for the next occurrence of the drx-onDurationTimer.</w:t>
      </w:r>
      <w:r>
        <w:rPr>
          <w:i/>
          <w:iCs/>
        </w:rPr>
        <w:t xml:space="preserve"> </w:t>
      </w:r>
    </w:p>
    <w:p w14:paraId="06C0BA0D" w14:textId="77777777" w:rsidR="00954A53" w:rsidRPr="00DE6DB1"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The PDCCH-WUS is considered jointly with DRX i.e. it is only configured when DRX is configured.</w:t>
      </w:r>
    </w:p>
    <w:p w14:paraId="2AAE271E"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 xml:space="preserve">The PDCCH-WUS is monitored at occasions located at a </w:t>
      </w:r>
      <w:r>
        <w:t>configured o</w:t>
      </w:r>
      <w:r w:rsidRPr="00DE6DB1">
        <w:t>ffset before the start of the drx-onDurationTimer. The offset is part of physical layer design.</w:t>
      </w:r>
    </w:p>
    <w:p w14:paraId="761F6BAF"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On a PDCCH-WUS occasion</w:t>
      </w:r>
      <w:r>
        <w:t xml:space="preserve"> that a UE is monitoring</w:t>
      </w:r>
      <w:r w:rsidRPr="00DE6DB1">
        <w:t>, if the UE is indicated to wake-up to monitor the PDCCH during the next occurrence of the drx-onDurationTimer, the UE start</w:t>
      </w:r>
      <w:r>
        <w:t>s</w:t>
      </w:r>
      <w:r w:rsidRPr="00DE6DB1">
        <w:t xml:space="preserve"> the drx-onDurationTimer at its next occasion</w:t>
      </w:r>
      <w:r>
        <w:t>. Otherwise it does not.</w:t>
      </w:r>
    </w:p>
    <w:p w14:paraId="2E7304D9"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tab/>
        <w:t>From RAN2 point of view the UE does not monitor WUS during active time.</w:t>
      </w:r>
    </w:p>
    <w:p w14:paraId="0D8DBE72"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1A00CB">
        <w:t>If UE is in DRX Active Time during a PDCCH-WUS occasion, it starts the drx-onDurationTimer at its next occasion</w:t>
      </w:r>
      <w:r>
        <w:t xml:space="preserve"> as in legacy.</w:t>
      </w:r>
    </w:p>
    <w:p w14:paraId="11CFC514"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0E38FB">
        <w:t xml:space="preserve">The WUS </w:t>
      </w:r>
      <w:r>
        <w:t xml:space="preserve">is </w:t>
      </w:r>
      <w:r w:rsidRPr="000E38FB">
        <w:t xml:space="preserve">configured on the PCell with CA and SpCell with DC (i.e. PCell on MCG and PSCell on SCG) </w:t>
      </w:r>
    </w:p>
    <w:p w14:paraId="6AC84370"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14:paraId="1F916C22" w14:textId="6662DD6B" w:rsidR="006B422C" w:rsidRDefault="006B422C" w:rsidP="006B422C">
      <w:r>
        <w:t>RAN</w:t>
      </w:r>
      <w:r w:rsidR="00DF65F4">
        <w:t>2</w:t>
      </w:r>
      <w:r>
        <w:t>#107bis agreements:</w:t>
      </w:r>
    </w:p>
    <w:p w14:paraId="28EE25CD" w14:textId="77777777" w:rsidR="006B422C" w:rsidRDefault="006B422C" w:rsidP="006B422C">
      <w:pPr>
        <w:pStyle w:val="Doc-text2"/>
        <w:pBdr>
          <w:top w:val="single" w:sz="4" w:space="1" w:color="auto"/>
          <w:left w:val="single" w:sz="4" w:space="4" w:color="auto"/>
          <w:bottom w:val="single" w:sz="4" w:space="1" w:color="auto"/>
          <w:right w:val="single" w:sz="4" w:space="4" w:color="auto"/>
        </w:pBdr>
      </w:pPr>
      <w:r>
        <w:t>=&gt;</w:t>
      </w:r>
      <w:r>
        <w:tab/>
        <w:t>From RAN2 perspective, it is desirable to support WUS for both short and long DRX and it can be configurable by the network.  However, RAN2 will follow the final RAN1 decision.</w:t>
      </w:r>
    </w:p>
    <w:p w14:paraId="532CEDF5" w14:textId="77777777" w:rsidR="006B422C" w:rsidRDefault="006B422C" w:rsidP="006B422C">
      <w:pPr>
        <w:pStyle w:val="Doc-text2"/>
        <w:pBdr>
          <w:top w:val="single" w:sz="4" w:space="1" w:color="auto"/>
          <w:left w:val="single" w:sz="4" w:space="4" w:color="auto"/>
          <w:bottom w:val="single" w:sz="4" w:space="1" w:color="auto"/>
          <w:right w:val="single" w:sz="4" w:space="4" w:color="auto"/>
        </w:pBdr>
      </w:pPr>
      <w:r>
        <w:t>=&gt;</w:t>
      </w:r>
      <w:r>
        <w:tab/>
        <w:t>Ask RAN1 if there are technical feasibility concerns to support WUS for short DRX</w:t>
      </w:r>
    </w:p>
    <w:p w14:paraId="7DB1AA97" w14:textId="7737177D" w:rsidR="006B422C" w:rsidRDefault="006B422C" w:rsidP="006B422C">
      <w:pPr>
        <w:pStyle w:val="Doc-text2"/>
        <w:pBdr>
          <w:top w:val="single" w:sz="4" w:space="1" w:color="auto"/>
          <w:left w:val="single" w:sz="4" w:space="4" w:color="auto"/>
          <w:bottom w:val="single" w:sz="4" w:space="1" w:color="auto"/>
          <w:right w:val="single" w:sz="4" w:space="4" w:color="auto"/>
        </w:pBdr>
      </w:pPr>
      <w:r>
        <w:t>=&gt;</w:t>
      </w:r>
      <w:r>
        <w:tab/>
        <w:t xml:space="preserve">Ask RAN1, what is the assumption regarding whether the </w:t>
      </w:r>
      <w:r w:rsidRPr="00665269">
        <w:t>UE considers also PDCCH-WUS during WUS occasion(s) to determine when/whether to report P/SP SRS and CSI (i.e. CSI/SRS are performed only during active time)</w:t>
      </w:r>
      <w:r>
        <w:t xml:space="preserve">.  </w:t>
      </w:r>
    </w:p>
    <w:p w14:paraId="178CFEB7" w14:textId="77777777" w:rsidR="00B16091" w:rsidRDefault="00B16091" w:rsidP="006B422C">
      <w:pPr>
        <w:pStyle w:val="Doc-text2"/>
        <w:pBdr>
          <w:top w:val="single" w:sz="4" w:space="1" w:color="auto"/>
          <w:left w:val="single" w:sz="4" w:space="4" w:color="auto"/>
          <w:bottom w:val="single" w:sz="4" w:space="1" w:color="auto"/>
          <w:right w:val="single" w:sz="4" w:space="4" w:color="auto"/>
        </w:pBdr>
      </w:pPr>
    </w:p>
    <w:p w14:paraId="10D92DAC" w14:textId="77777777" w:rsidR="00B16091" w:rsidRDefault="00B16091" w:rsidP="00A209D6">
      <w:pPr>
        <w:pStyle w:val="Heading1"/>
      </w:pPr>
    </w:p>
    <w:p w14:paraId="5548D1B9" w14:textId="77777777" w:rsidR="00B16091" w:rsidRDefault="00B16091" w:rsidP="00A209D6">
      <w:pPr>
        <w:pStyle w:val="Heading1"/>
      </w:pPr>
    </w:p>
    <w:p w14:paraId="280587CA" w14:textId="17145FF7" w:rsidR="00B16091" w:rsidRDefault="00B16091" w:rsidP="00A209D6">
      <w:pPr>
        <w:pStyle w:val="Heading1"/>
      </w:pPr>
    </w:p>
    <w:p w14:paraId="03B24407" w14:textId="77777777" w:rsidR="00B16091" w:rsidRPr="00B16091" w:rsidRDefault="00B16091" w:rsidP="00B16091"/>
    <w:p w14:paraId="2BBFF540" w14:textId="65A28CEF" w:rsidR="00A209D6" w:rsidRPr="006E13D1" w:rsidRDefault="00A209D6" w:rsidP="00A209D6">
      <w:pPr>
        <w:pStyle w:val="Heading1"/>
      </w:pPr>
      <w:r w:rsidRPr="006E13D1">
        <w:lastRenderedPageBreak/>
        <w:t>2</w:t>
      </w:r>
      <w:r w:rsidRPr="006E13D1">
        <w:tab/>
      </w:r>
      <w:r w:rsidR="00AE7633">
        <w:t>Discussion</w:t>
      </w:r>
    </w:p>
    <w:p w14:paraId="49EB5DE9" w14:textId="657E9C18" w:rsidR="00AE7633" w:rsidRDefault="00AE7633" w:rsidP="00A209D6"/>
    <w:p w14:paraId="5F6C6681" w14:textId="55B96419" w:rsidR="00AE7633" w:rsidRDefault="00AE7633" w:rsidP="00AE7633">
      <w:pPr>
        <w:pStyle w:val="Heading3"/>
      </w:pPr>
      <w:r>
        <w:t xml:space="preserve">2.1 On the </w:t>
      </w:r>
      <w:r w:rsidR="009D7341">
        <w:t>DCP</w:t>
      </w:r>
      <w:r>
        <w:t xml:space="preserve"> configuration for long and short DRX</w:t>
      </w:r>
    </w:p>
    <w:p w14:paraId="6212A557" w14:textId="0B23AE66" w:rsidR="001B1C52" w:rsidRPr="00F23C6E" w:rsidRDefault="001B1C52" w:rsidP="001B1C52">
      <w:r>
        <w:t>RAN2 agreed that f</w:t>
      </w:r>
      <w:r w:rsidRPr="001B1C52">
        <w:t>rom RAN2 perspective, it is desirable to support WUS for both short and long DRX and it can be configurable by the network.  However, RAN2 will follow the final RAN1 decision.</w:t>
      </w:r>
      <w:r w:rsidR="00400617">
        <w:t xml:space="preserve"> RAN2 sent an LS [4] to RAN1. </w:t>
      </w:r>
      <w:r w:rsidR="00400617" w:rsidRPr="003F6EFC">
        <w:t xml:space="preserve">RAN2 </w:t>
      </w:r>
      <w:r w:rsidR="00400617">
        <w:t xml:space="preserve">informed that from </w:t>
      </w:r>
      <w:r w:rsidR="001E5EF0">
        <w:t>RAN2</w:t>
      </w:r>
      <w:r w:rsidR="00400617">
        <w:t xml:space="preserve"> </w:t>
      </w:r>
      <w:r w:rsidR="00400617" w:rsidRPr="003F6EFC">
        <w:t>perspective</w:t>
      </w:r>
      <w:r w:rsidR="00400617">
        <w:t xml:space="preserve"> </w:t>
      </w:r>
      <w:r w:rsidR="00400617" w:rsidRPr="003F6EFC">
        <w:t xml:space="preserve">support WUS for both short and long DRX and it should be configurable by the network. </w:t>
      </w:r>
      <w:r w:rsidR="00400617">
        <w:t xml:space="preserve">In addition, RAN2 asked from </w:t>
      </w:r>
      <w:r w:rsidR="00400617" w:rsidRPr="003F6EFC">
        <w:t xml:space="preserve">RAN1 if there are </w:t>
      </w:r>
      <w:bookmarkStart w:id="1" w:name="_Hlk23861684"/>
      <w:r w:rsidR="00400617" w:rsidRPr="003F6EFC">
        <w:t>technical feasibility concerns to support WUS for short DRX</w:t>
      </w:r>
      <w:bookmarkEnd w:id="1"/>
      <w:r w:rsidR="001E5EF0">
        <w:t xml:space="preserve">. </w:t>
      </w:r>
      <w:r w:rsidR="007D1FD2">
        <w:t>However,</w:t>
      </w:r>
      <w:r w:rsidR="001E5EF0">
        <w:t xml:space="preserve"> RAN1 did not reply from the previous meeting. </w:t>
      </w:r>
      <w:r>
        <w:t xml:space="preserve"> </w:t>
      </w:r>
      <w:r w:rsidR="00400617">
        <w:t>Furthermore, t</w:t>
      </w:r>
      <w:r w:rsidRPr="00F23C6E">
        <w:t xml:space="preserve">he following was agreed </w:t>
      </w:r>
      <w:r>
        <w:t xml:space="preserve">in </w:t>
      </w:r>
      <w:r w:rsidRPr="00F23C6E">
        <w:t>RAN</w:t>
      </w:r>
      <w:r>
        <w:t>1</w:t>
      </w:r>
      <w:r w:rsidRPr="00F23C6E">
        <w:t>#</w:t>
      </w:r>
      <w:r>
        <w:t>98</w:t>
      </w:r>
      <w:r w:rsidRPr="00F23C6E">
        <w:t>bis meeting</w:t>
      </w:r>
      <w:r>
        <w:t xml:space="preserve"> [3]:</w:t>
      </w:r>
    </w:p>
    <w:tbl>
      <w:tblPr>
        <w:tblStyle w:val="TableGrid"/>
        <w:tblW w:w="0" w:type="auto"/>
        <w:tblLook w:val="04A0" w:firstRow="1" w:lastRow="0" w:firstColumn="1" w:lastColumn="0" w:noHBand="0" w:noVBand="1"/>
      </w:tblPr>
      <w:tblGrid>
        <w:gridCol w:w="9631"/>
      </w:tblGrid>
      <w:tr w:rsidR="004F6974" w14:paraId="3C804AA1" w14:textId="77777777" w:rsidTr="004F6974">
        <w:tc>
          <w:tcPr>
            <w:tcW w:w="9631" w:type="dxa"/>
          </w:tcPr>
          <w:p w14:paraId="4949D815" w14:textId="77777777" w:rsidR="004F6974" w:rsidRPr="00604453" w:rsidRDefault="004F6974" w:rsidP="004F6974">
            <w:r w:rsidRPr="00604453">
              <w:rPr>
                <w:highlight w:val="green"/>
              </w:rPr>
              <w:t>Agreements</w:t>
            </w:r>
            <w:r w:rsidRPr="00604453">
              <w:t>:</w:t>
            </w:r>
            <w:r>
              <w:t xml:space="preserve"> </w:t>
            </w:r>
          </w:p>
          <w:p w14:paraId="30F366E9" w14:textId="77777777" w:rsidR="004F6974" w:rsidRPr="00604453" w:rsidRDefault="004F6974" w:rsidP="004F6974">
            <w:pPr>
              <w:rPr>
                <w:lang w:eastAsia="zh-CN"/>
              </w:rPr>
            </w:pPr>
            <w:r w:rsidRPr="00604453">
              <w:rPr>
                <w:lang w:eastAsia="zh-CN"/>
              </w:rPr>
              <w:t xml:space="preserve">UE starts monitoring the PDCCH with CRC scrambled by PS-RNTI  at the configured PS_offset before the start of DRX ON until the end of the configured range of monitoring.   </w:t>
            </w:r>
          </w:p>
          <w:p w14:paraId="04BFC4DA" w14:textId="77777777" w:rsidR="004F6974" w:rsidRPr="00604453" w:rsidRDefault="004F6974" w:rsidP="004F6974">
            <w:pPr>
              <w:pStyle w:val="ListParagraph"/>
              <w:numPr>
                <w:ilvl w:val="0"/>
                <w:numId w:val="20"/>
              </w:numPr>
              <w:spacing w:after="0"/>
              <w:rPr>
                <w:lang w:eastAsia="zh-CN"/>
              </w:rPr>
            </w:pPr>
            <w:r w:rsidRPr="00604453">
              <w:rPr>
                <w:lang w:eastAsia="zh-CN"/>
              </w:rPr>
              <w:t xml:space="preserve">The “PS_offset” is a new higher layer parameter  </w:t>
            </w:r>
          </w:p>
          <w:p w14:paraId="4BEF8841" w14:textId="77777777" w:rsidR="004F6974" w:rsidRPr="00604453" w:rsidRDefault="004F6974" w:rsidP="004F6974">
            <w:pPr>
              <w:pStyle w:val="ListParagraph"/>
              <w:numPr>
                <w:ilvl w:val="0"/>
                <w:numId w:val="19"/>
              </w:numPr>
              <w:spacing w:after="0"/>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and  monitoringSymbolsWithinSlot, in SearchSpace IE without any change </w:t>
            </w:r>
          </w:p>
          <w:p w14:paraId="3F4B1422" w14:textId="77777777" w:rsidR="004F6974" w:rsidRPr="00604453" w:rsidRDefault="004F6974" w:rsidP="004F6974">
            <w:pPr>
              <w:pStyle w:val="ListParagraph"/>
              <w:numPr>
                <w:ilvl w:val="1"/>
                <w:numId w:val="19"/>
              </w:numPr>
              <w:spacing w:after="0"/>
              <w:rPr>
                <w:lang w:eastAsia="zh-CN"/>
              </w:rPr>
            </w:pPr>
            <w:r w:rsidRPr="00604453">
              <w:rPr>
                <w:lang w:eastAsia="zh-CN"/>
              </w:rPr>
              <w:t>Note: the value of “range” is smaller than that of PS_offset, e.g., to ensure UE with sufficient time for preparing for PDCCH monitoring at the DRX ON</w:t>
            </w:r>
          </w:p>
          <w:p w14:paraId="3E50331E" w14:textId="77777777" w:rsidR="004F6974" w:rsidRPr="00604453" w:rsidRDefault="004F6974" w:rsidP="004F6974">
            <w:pPr>
              <w:rPr>
                <w:lang w:eastAsia="zh-CN"/>
              </w:rPr>
            </w:pPr>
            <w:r w:rsidRPr="00604453">
              <w:rPr>
                <w:lang w:eastAsia="zh-CN"/>
              </w:rPr>
              <w:t>Search space is configured for the indication of monitoring DCI with CRC scrambled by PS-RNTI.</w:t>
            </w:r>
          </w:p>
          <w:p w14:paraId="25C5ECC7" w14:textId="77777777" w:rsidR="004F6974" w:rsidRPr="00604453" w:rsidRDefault="004F6974" w:rsidP="004F6974">
            <w:pPr>
              <w:pStyle w:val="ListParagraph"/>
              <w:numPr>
                <w:ilvl w:val="0"/>
                <w:numId w:val="21"/>
              </w:numPr>
              <w:spacing w:after="0"/>
              <w:rPr>
                <w:lang w:eastAsia="zh-CN"/>
              </w:rPr>
            </w:pPr>
            <w:r w:rsidRPr="00604453">
              <w:rPr>
                <w:lang w:eastAsia="zh-CN"/>
              </w:rPr>
              <w:t>Reuse the existing search space configuration with all or subset of parameters, e.g., the periodicity and the offset</w:t>
            </w:r>
          </w:p>
          <w:p w14:paraId="4CED0908" w14:textId="77777777" w:rsidR="004F6974" w:rsidRDefault="004F6974" w:rsidP="001B1C52"/>
        </w:tc>
      </w:tr>
    </w:tbl>
    <w:p w14:paraId="69544CC9" w14:textId="7986DEB7" w:rsidR="001B1C52" w:rsidRDefault="001B1C52" w:rsidP="001B1C52"/>
    <w:p w14:paraId="058E49B9" w14:textId="3D091261" w:rsidR="004F6974" w:rsidRDefault="001E5EF0" w:rsidP="004F6974">
      <w:r>
        <w:t xml:space="preserve">Considering above RAN1 agreement </w:t>
      </w:r>
      <w:r w:rsidRPr="001E5EF0">
        <w:t>in our understanding there is no RAN1 impact if WUS would be applicable also for short DRX.</w:t>
      </w:r>
      <w:r>
        <w:t xml:space="preserve"> </w:t>
      </w:r>
      <w:r w:rsidRPr="001E5EF0">
        <w:t>DRX functionality that controls the UE's PDCCH monitoring is specified in MAC [5]</w:t>
      </w:r>
      <w:r w:rsidR="004F6974">
        <w:t xml:space="preserve">. In addition, it should be noted that there has also been a RAN2 email discussion [107bis#71] on how to capture </w:t>
      </w:r>
      <w:r w:rsidR="005F1590">
        <w:t>PDCCH-WUS</w:t>
      </w:r>
      <w:r w:rsidR="004F6974">
        <w:t xml:space="preserve"> monitoring and it was concluded to capture it in MAC. As WUS occasions happen an offset before the drx-onDurationTimer start, it does not matter which one of the Short or Long DRX cycles are in use from L1 point of view. The UE will monitor the WUS occasions during short Cycle only if Short Cycle is used and follows the Long Cycle ones otherwise. </w:t>
      </w:r>
    </w:p>
    <w:p w14:paraId="74AE4A88" w14:textId="77777777" w:rsidR="00F270B4" w:rsidRDefault="004F6974" w:rsidP="004F6974">
      <w:r>
        <w:t xml:space="preserve">So basically, it would be invisible to PHY </w:t>
      </w:r>
      <w:r w:rsidR="005F1590">
        <w:t xml:space="preserve">specification </w:t>
      </w:r>
      <w:r>
        <w:t xml:space="preserve">when the UE needs to monitor the WUS occasions and PHY is not even aware of when the Short or Long DRX Cycle is used. RAN1 only needs to define </w:t>
      </w:r>
      <w:r w:rsidR="005F1590">
        <w:t>related physical layer behaviour</w:t>
      </w:r>
      <w:r>
        <w:t xml:space="preserve">. </w:t>
      </w:r>
    </w:p>
    <w:p w14:paraId="4C05A9C9" w14:textId="136666C6" w:rsidR="009D7341" w:rsidRDefault="00745A22" w:rsidP="004F6974">
      <w:r>
        <w:t xml:space="preserve">RAN1 has not identified </w:t>
      </w:r>
      <w:r w:rsidRPr="00745A22">
        <w:t>feasibility concern</w:t>
      </w:r>
      <w:r>
        <w:t>s</w:t>
      </w:r>
      <w:r w:rsidRPr="00745A22">
        <w:t xml:space="preserve"> from RAN1 point of view.</w:t>
      </w:r>
      <w:r>
        <w:t xml:space="preserve"> </w:t>
      </w:r>
      <w:r w:rsidR="009D7341">
        <w:t>Fr</w:t>
      </w:r>
      <w:r w:rsidR="00F270B4">
        <w:t>o</w:t>
      </w:r>
      <w:r w:rsidR="009D7341">
        <w:t xml:space="preserve">m </w:t>
      </w:r>
      <w:r w:rsidR="009D7341" w:rsidRPr="009D7341">
        <w:t>RAN2 point of view</w:t>
      </w:r>
      <w:r w:rsidR="009D7341">
        <w:t xml:space="preserve"> </w:t>
      </w:r>
      <w:r>
        <w:t xml:space="preserve">it is beneficial </w:t>
      </w:r>
      <w:r w:rsidR="009D7341">
        <w:t xml:space="preserve">to support </w:t>
      </w:r>
      <w:r w:rsidR="00F270B4">
        <w:t xml:space="preserve">WUS also for short DRX cycle </w:t>
      </w:r>
      <w:r w:rsidR="009D7341" w:rsidRPr="009D7341">
        <w:t xml:space="preserve">as </w:t>
      </w:r>
      <w:r>
        <w:t>was</w:t>
      </w:r>
      <w:r w:rsidR="009D7341" w:rsidRPr="009D7341">
        <w:t xml:space="preserve"> agreed in RAN2#107bis</w:t>
      </w:r>
      <w:r w:rsidR="00F270B4">
        <w:t xml:space="preserve">. </w:t>
      </w:r>
    </w:p>
    <w:p w14:paraId="529E70A7" w14:textId="091D81B5" w:rsidR="001E5EF0" w:rsidRDefault="004F6974" w:rsidP="004F6974">
      <w:r>
        <w:t>Therefore, we propose the following:</w:t>
      </w:r>
    </w:p>
    <w:p w14:paraId="2DFE2A3C" w14:textId="18FA09BF" w:rsidR="00046512" w:rsidRDefault="00F8645A" w:rsidP="00C01DE6">
      <w:pPr>
        <w:pStyle w:val="Proposal"/>
      </w:pPr>
      <w:bookmarkStart w:id="2" w:name="_Ref24035958"/>
      <w:r w:rsidRPr="00A252B2">
        <w:t xml:space="preserve">Proposal </w:t>
      </w:r>
      <w:r w:rsidR="00154EFC">
        <w:fldChar w:fldCharType="begin"/>
      </w:r>
      <w:r w:rsidR="00154EFC">
        <w:instrText xml:space="preserve"> SEQ Proposal \* ARABIC </w:instrText>
      </w:r>
      <w:r w:rsidR="00154EFC">
        <w:fldChar w:fldCharType="separate"/>
      </w:r>
      <w:r w:rsidR="003E2DB2" w:rsidRPr="00A252B2">
        <w:t>1</w:t>
      </w:r>
      <w:r w:rsidR="00154EFC">
        <w:fldChar w:fldCharType="end"/>
      </w:r>
      <w:r w:rsidR="00046512" w:rsidRPr="00A252B2">
        <w:t xml:space="preserve">: </w:t>
      </w:r>
      <w:r w:rsidR="008D3E0F">
        <w:t>DCP</w:t>
      </w:r>
      <w:r w:rsidR="00046512" w:rsidRPr="00A252B2">
        <w:t xml:space="preserve"> is supported for both short and long DRX</w:t>
      </w:r>
      <w:bookmarkEnd w:id="2"/>
      <w:r w:rsidR="00046512" w:rsidRPr="00A252B2">
        <w:t xml:space="preserve"> </w:t>
      </w:r>
    </w:p>
    <w:p w14:paraId="7FEC510D" w14:textId="77972CDF" w:rsidR="00046512" w:rsidRPr="00A252B2" w:rsidRDefault="00F8645A" w:rsidP="00C01DE6">
      <w:pPr>
        <w:pStyle w:val="Proposal"/>
      </w:pPr>
      <w:bookmarkStart w:id="3" w:name="_Ref24035959"/>
      <w:r w:rsidRPr="00A252B2">
        <w:t xml:space="preserve">Proposal </w:t>
      </w:r>
      <w:r w:rsidR="00154EFC">
        <w:fldChar w:fldCharType="begin"/>
      </w:r>
      <w:r w:rsidR="00154EFC">
        <w:instrText xml:space="preserve"> SEQ Proposal \* ARABIC </w:instrText>
      </w:r>
      <w:r w:rsidR="00154EFC">
        <w:fldChar w:fldCharType="separate"/>
      </w:r>
      <w:r w:rsidR="003E2DB2" w:rsidRPr="00A252B2">
        <w:t>2</w:t>
      </w:r>
      <w:r w:rsidR="00154EFC">
        <w:fldChar w:fldCharType="end"/>
      </w:r>
      <w:r w:rsidR="00046512" w:rsidRPr="00A252B2">
        <w:t xml:space="preserve">: </w:t>
      </w:r>
      <w:r w:rsidR="008D3E0F">
        <w:t>DCP</w:t>
      </w:r>
      <w:r w:rsidR="00046512" w:rsidRPr="00A252B2">
        <w:t xml:space="preserve"> for short and/or long DRX is configurable by the network</w:t>
      </w:r>
      <w:bookmarkEnd w:id="3"/>
    </w:p>
    <w:p w14:paraId="00C0CFB0" w14:textId="69162291" w:rsidR="00046512" w:rsidRDefault="00046512" w:rsidP="004F6974"/>
    <w:p w14:paraId="11390C7D" w14:textId="54A0DBE5" w:rsidR="00641D00" w:rsidRDefault="00641D00" w:rsidP="004F6974"/>
    <w:p w14:paraId="3A20BAC8" w14:textId="14AA554A" w:rsidR="00641D00" w:rsidRDefault="00641D00" w:rsidP="004F6974"/>
    <w:p w14:paraId="6596A80F" w14:textId="5FBA3FC8" w:rsidR="00641D00" w:rsidRDefault="00641D00" w:rsidP="004F6974"/>
    <w:p w14:paraId="072DD0EC" w14:textId="03B4AB7B" w:rsidR="00641D00" w:rsidRDefault="00641D00" w:rsidP="004F6974"/>
    <w:p w14:paraId="45233492" w14:textId="77777777" w:rsidR="00641D00" w:rsidRDefault="00641D00" w:rsidP="004F6974"/>
    <w:p w14:paraId="1798FBC3" w14:textId="77777777" w:rsidR="004A6D3F" w:rsidRPr="0098785E" w:rsidRDefault="004A6D3F" w:rsidP="001E40CB">
      <w:pPr>
        <w:ind w:left="284"/>
        <w:rPr>
          <w:b/>
        </w:rPr>
      </w:pPr>
    </w:p>
    <w:p w14:paraId="2A8258AA" w14:textId="77777777" w:rsidR="002E485E" w:rsidRPr="0031738E" w:rsidRDefault="002E485E" w:rsidP="0031738E"/>
    <w:p w14:paraId="5FF2457F" w14:textId="044CEA4F" w:rsidR="00A209D6" w:rsidRDefault="009D572F" w:rsidP="00A209D6">
      <w:pPr>
        <w:pStyle w:val="Heading1"/>
      </w:pPr>
      <w:r>
        <w:t>3</w:t>
      </w:r>
      <w:r w:rsidR="00A209D6" w:rsidRPr="006E13D1">
        <w:tab/>
      </w:r>
      <w:r w:rsidR="008C3057">
        <w:t>Conclusion</w:t>
      </w:r>
    </w:p>
    <w:p w14:paraId="15C590D3" w14:textId="2F2D3F37" w:rsidR="00941321" w:rsidRPr="00941321" w:rsidRDefault="00941321" w:rsidP="00941321">
      <w:r>
        <w:t>Based on the discussion the following is proposed:</w:t>
      </w:r>
    </w:p>
    <w:p w14:paraId="2057A65F" w14:textId="4EEC87D9" w:rsidR="00D412FB" w:rsidRPr="00D412FB" w:rsidRDefault="00D412FB" w:rsidP="00A209D6">
      <w:r w:rsidRPr="00D412FB">
        <w:fldChar w:fldCharType="begin"/>
      </w:r>
      <w:r w:rsidRPr="00D412FB">
        <w:instrText xml:space="preserve"> REF _Ref24035958 \h  \* MERGEFORMAT </w:instrText>
      </w:r>
      <w:r w:rsidRPr="00D412FB">
        <w:fldChar w:fldCharType="separate"/>
      </w:r>
      <w:r w:rsidRPr="00D412FB">
        <w:rPr>
          <w:b/>
        </w:rPr>
        <w:t xml:space="preserve">Proposal 1: </w:t>
      </w:r>
      <w:r w:rsidR="008D3E0F">
        <w:rPr>
          <w:b/>
        </w:rPr>
        <w:t>DCP</w:t>
      </w:r>
      <w:r w:rsidRPr="00D412FB">
        <w:rPr>
          <w:b/>
        </w:rPr>
        <w:t xml:space="preserve"> is supported for both short and long DRX</w:t>
      </w:r>
      <w:r w:rsidRPr="00D412FB">
        <w:fldChar w:fldCharType="end"/>
      </w:r>
    </w:p>
    <w:p w14:paraId="6B4D1C9E" w14:textId="5F9ECAD1" w:rsidR="00D412FB" w:rsidRPr="00D412FB" w:rsidRDefault="00D412FB" w:rsidP="00A209D6">
      <w:r w:rsidRPr="00D412FB">
        <w:fldChar w:fldCharType="begin"/>
      </w:r>
      <w:r w:rsidRPr="00D412FB">
        <w:instrText xml:space="preserve"> REF _Ref24035959 \h  \* MERGEFORMAT </w:instrText>
      </w:r>
      <w:r w:rsidRPr="00D412FB">
        <w:fldChar w:fldCharType="separate"/>
      </w:r>
      <w:r w:rsidRPr="00D412FB">
        <w:rPr>
          <w:b/>
        </w:rPr>
        <w:t xml:space="preserve">Proposal 2: </w:t>
      </w:r>
      <w:r w:rsidR="008D3E0F">
        <w:rPr>
          <w:b/>
        </w:rPr>
        <w:t>DCP</w:t>
      </w:r>
      <w:r w:rsidRPr="00D412FB">
        <w:rPr>
          <w:b/>
        </w:rPr>
        <w:t xml:space="preserve"> for short and/or long DRX is configurable by the network</w:t>
      </w:r>
      <w:r w:rsidRPr="00D412FB">
        <w:fldChar w:fldCharType="end"/>
      </w:r>
    </w:p>
    <w:p w14:paraId="432B0A82" w14:textId="77777777" w:rsidR="00A209D6" w:rsidRDefault="00A209D6" w:rsidP="00A209D6"/>
    <w:p w14:paraId="653EED19" w14:textId="77777777" w:rsidR="00A209D6" w:rsidRPr="00CD4C7B" w:rsidRDefault="00A209D6" w:rsidP="00A209D6"/>
    <w:p w14:paraId="43C23503" w14:textId="207E447B" w:rsidR="009D572F" w:rsidRPr="006E13D1" w:rsidRDefault="009D572F" w:rsidP="009D572F">
      <w:pPr>
        <w:pStyle w:val="Heading1"/>
      </w:pPr>
      <w:r>
        <w:t>4</w:t>
      </w:r>
      <w:r w:rsidRPr="006E13D1">
        <w:tab/>
      </w:r>
      <w:r>
        <w:t>References</w:t>
      </w:r>
    </w:p>
    <w:p w14:paraId="64324BD5" w14:textId="2F7E5CA8" w:rsidR="0091677E" w:rsidRDefault="0091677E" w:rsidP="0091677E">
      <w:pPr>
        <w:numPr>
          <w:ilvl w:val="0"/>
          <w:numId w:val="16"/>
        </w:numPr>
        <w:overflowPunct w:val="0"/>
        <w:autoSpaceDE w:val="0"/>
        <w:autoSpaceDN w:val="0"/>
        <w:adjustRightInd w:val="0"/>
        <w:textAlignment w:val="baseline"/>
      </w:pPr>
      <w:bookmarkStart w:id="4" w:name="_Ref75086397"/>
      <w:r>
        <w:t>3GPP TS 38.3</w:t>
      </w:r>
      <w:r w:rsidR="00BD6FA5">
        <w:t>06</w:t>
      </w:r>
      <w:r>
        <w:t xml:space="preserve"> </w:t>
      </w:r>
      <w:bookmarkStart w:id="5" w:name="_Hlk20918425"/>
      <w:r w:rsidR="00BD6FA5">
        <w:t>User Equipment (UE) radio access capabilities</w:t>
      </w:r>
      <w:bookmarkEnd w:id="4"/>
      <w:bookmarkEnd w:id="5"/>
    </w:p>
    <w:p w14:paraId="5EDE51A9" w14:textId="546BC328" w:rsidR="00CD305C" w:rsidRDefault="00CD305C" w:rsidP="0091677E">
      <w:pPr>
        <w:numPr>
          <w:ilvl w:val="0"/>
          <w:numId w:val="16"/>
        </w:numPr>
        <w:overflowPunct w:val="0"/>
        <w:autoSpaceDE w:val="0"/>
        <w:autoSpaceDN w:val="0"/>
        <w:adjustRightInd w:val="0"/>
        <w:textAlignment w:val="baseline"/>
      </w:pPr>
      <w:r>
        <w:t>RAN2#10</w:t>
      </w:r>
      <w:r w:rsidR="005B638A">
        <w:t>8</w:t>
      </w:r>
      <w:r>
        <w:t xml:space="preserve"> Chairman Notes</w:t>
      </w:r>
    </w:p>
    <w:p w14:paraId="758A578D" w14:textId="1A67617F" w:rsidR="00B570F9" w:rsidRDefault="00B570F9" w:rsidP="00BC0181">
      <w:pPr>
        <w:pStyle w:val="EX"/>
        <w:numPr>
          <w:ilvl w:val="0"/>
          <w:numId w:val="16"/>
        </w:numPr>
        <w:overflowPunct w:val="0"/>
        <w:autoSpaceDE w:val="0"/>
        <w:autoSpaceDN w:val="0"/>
        <w:adjustRightInd w:val="0"/>
        <w:textAlignment w:val="baseline"/>
      </w:pPr>
      <w:r w:rsidRPr="000C72DD">
        <w:t>Report of 3GPP TSG RAN WG</w:t>
      </w:r>
      <w:r>
        <w:t>1</w:t>
      </w:r>
      <w:r w:rsidRPr="000C72DD">
        <w:t xml:space="preserve"> meeting #</w:t>
      </w:r>
      <w:r>
        <w:t>98</w:t>
      </w:r>
      <w:r w:rsidRPr="000C72DD">
        <w:t>bis</w:t>
      </w:r>
    </w:p>
    <w:p w14:paraId="19B3BF82" w14:textId="5C35C32B" w:rsidR="00400617" w:rsidRDefault="00400617" w:rsidP="00400617">
      <w:pPr>
        <w:pStyle w:val="EX"/>
        <w:numPr>
          <w:ilvl w:val="0"/>
          <w:numId w:val="16"/>
        </w:numPr>
        <w:rPr>
          <w:lang w:eastAsia="ja-JP"/>
        </w:rPr>
      </w:pPr>
      <w:r w:rsidRPr="00AD3BA7">
        <w:t>R2-1914060</w:t>
      </w:r>
      <w:r>
        <w:t xml:space="preserve">, </w:t>
      </w:r>
      <w:r w:rsidRPr="003353E8">
        <w:t>LS to RAN1 on WUS for short DRX cycle</w:t>
      </w:r>
      <w:r>
        <w:t>, RAN2</w:t>
      </w:r>
    </w:p>
    <w:p w14:paraId="0B140295" w14:textId="030F6202" w:rsidR="00400617" w:rsidRDefault="001E5EF0" w:rsidP="00F8645A">
      <w:pPr>
        <w:pStyle w:val="EX"/>
        <w:numPr>
          <w:ilvl w:val="0"/>
          <w:numId w:val="16"/>
        </w:numPr>
        <w:overflowPunct w:val="0"/>
        <w:autoSpaceDE w:val="0"/>
        <w:autoSpaceDN w:val="0"/>
        <w:adjustRightInd w:val="0"/>
        <w:textAlignment w:val="baseline"/>
      </w:pPr>
      <w:r>
        <w:rPr>
          <w:lang w:eastAsia="ja-JP"/>
        </w:rPr>
        <w:t xml:space="preserve">3GPP TS 38.321, </w:t>
      </w:r>
      <w:r w:rsidRPr="004414D0">
        <w:rPr>
          <w:lang w:eastAsia="ja-JP"/>
        </w:rPr>
        <w:t>Medium Access Control (MAC) protocol specification</w:t>
      </w:r>
    </w:p>
    <w:p w14:paraId="10DC62C1" w14:textId="77777777" w:rsidR="0091677E" w:rsidRPr="006E13D1" w:rsidRDefault="0091677E" w:rsidP="009D572F"/>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51EFC" w14:textId="77777777" w:rsidR="006F3634" w:rsidRDefault="006F3634">
      <w:r>
        <w:separator/>
      </w:r>
    </w:p>
  </w:endnote>
  <w:endnote w:type="continuationSeparator" w:id="0">
    <w:p w14:paraId="113DD4D2" w14:textId="77777777" w:rsidR="006F3634" w:rsidRDefault="006F3634">
      <w:r>
        <w:continuationSeparator/>
      </w:r>
    </w:p>
  </w:endnote>
  <w:endnote w:type="continuationNotice" w:id="1">
    <w:p w14:paraId="65C0CBB0" w14:textId="77777777" w:rsidR="006F3634" w:rsidRDefault="006F3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C0181" w:rsidRDefault="00BC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C0181" w:rsidRDefault="00BC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C0181" w:rsidRDefault="00BC0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03976" w14:textId="77777777" w:rsidR="006F3634" w:rsidRDefault="006F3634">
      <w:r>
        <w:separator/>
      </w:r>
    </w:p>
  </w:footnote>
  <w:footnote w:type="continuationSeparator" w:id="0">
    <w:p w14:paraId="22F26A35" w14:textId="77777777" w:rsidR="006F3634" w:rsidRDefault="006F3634">
      <w:r>
        <w:continuationSeparator/>
      </w:r>
    </w:p>
  </w:footnote>
  <w:footnote w:type="continuationNotice" w:id="1">
    <w:p w14:paraId="01219F67" w14:textId="77777777" w:rsidR="006F3634" w:rsidRDefault="006F3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C0181" w:rsidRDefault="00BC0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C0181" w:rsidRDefault="00BC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C0181" w:rsidRDefault="00BC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C0BA1"/>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322A83"/>
    <w:multiLevelType w:val="hybridMultilevel"/>
    <w:tmpl w:val="50FC59A6"/>
    <w:lvl w:ilvl="0" w:tplc="040B0001">
      <w:start w:val="1"/>
      <w:numFmt w:val="bullet"/>
      <w:lvlText w:val=""/>
      <w:lvlJc w:val="left"/>
      <w:pPr>
        <w:ind w:left="2339" w:hanging="360"/>
      </w:pPr>
      <w:rPr>
        <w:rFonts w:ascii="Symbol" w:hAnsi="Symbol" w:hint="default"/>
      </w:rPr>
    </w:lvl>
    <w:lvl w:ilvl="1" w:tplc="040B0003" w:tentative="1">
      <w:start w:val="1"/>
      <w:numFmt w:val="bullet"/>
      <w:lvlText w:val="o"/>
      <w:lvlJc w:val="left"/>
      <w:pPr>
        <w:ind w:left="3059" w:hanging="360"/>
      </w:pPr>
      <w:rPr>
        <w:rFonts w:ascii="Courier New" w:hAnsi="Courier New" w:cs="Courier New" w:hint="default"/>
      </w:rPr>
    </w:lvl>
    <w:lvl w:ilvl="2" w:tplc="040B0005" w:tentative="1">
      <w:start w:val="1"/>
      <w:numFmt w:val="bullet"/>
      <w:lvlText w:val=""/>
      <w:lvlJc w:val="left"/>
      <w:pPr>
        <w:ind w:left="3779" w:hanging="360"/>
      </w:pPr>
      <w:rPr>
        <w:rFonts w:ascii="Wingdings" w:hAnsi="Wingdings" w:hint="default"/>
      </w:rPr>
    </w:lvl>
    <w:lvl w:ilvl="3" w:tplc="040B0001" w:tentative="1">
      <w:start w:val="1"/>
      <w:numFmt w:val="bullet"/>
      <w:lvlText w:val=""/>
      <w:lvlJc w:val="left"/>
      <w:pPr>
        <w:ind w:left="4499" w:hanging="360"/>
      </w:pPr>
      <w:rPr>
        <w:rFonts w:ascii="Symbol" w:hAnsi="Symbol" w:hint="default"/>
      </w:rPr>
    </w:lvl>
    <w:lvl w:ilvl="4" w:tplc="040B0003" w:tentative="1">
      <w:start w:val="1"/>
      <w:numFmt w:val="bullet"/>
      <w:lvlText w:val="o"/>
      <w:lvlJc w:val="left"/>
      <w:pPr>
        <w:ind w:left="5219" w:hanging="360"/>
      </w:pPr>
      <w:rPr>
        <w:rFonts w:ascii="Courier New" w:hAnsi="Courier New" w:cs="Courier New" w:hint="default"/>
      </w:rPr>
    </w:lvl>
    <w:lvl w:ilvl="5" w:tplc="040B0005" w:tentative="1">
      <w:start w:val="1"/>
      <w:numFmt w:val="bullet"/>
      <w:lvlText w:val=""/>
      <w:lvlJc w:val="left"/>
      <w:pPr>
        <w:ind w:left="5939" w:hanging="360"/>
      </w:pPr>
      <w:rPr>
        <w:rFonts w:ascii="Wingdings" w:hAnsi="Wingdings" w:hint="default"/>
      </w:rPr>
    </w:lvl>
    <w:lvl w:ilvl="6" w:tplc="040B0001" w:tentative="1">
      <w:start w:val="1"/>
      <w:numFmt w:val="bullet"/>
      <w:lvlText w:val=""/>
      <w:lvlJc w:val="left"/>
      <w:pPr>
        <w:ind w:left="6659" w:hanging="360"/>
      </w:pPr>
      <w:rPr>
        <w:rFonts w:ascii="Symbol" w:hAnsi="Symbol" w:hint="default"/>
      </w:rPr>
    </w:lvl>
    <w:lvl w:ilvl="7" w:tplc="040B0003" w:tentative="1">
      <w:start w:val="1"/>
      <w:numFmt w:val="bullet"/>
      <w:lvlText w:val="o"/>
      <w:lvlJc w:val="left"/>
      <w:pPr>
        <w:ind w:left="7379" w:hanging="360"/>
      </w:pPr>
      <w:rPr>
        <w:rFonts w:ascii="Courier New" w:hAnsi="Courier New" w:cs="Courier New" w:hint="default"/>
      </w:rPr>
    </w:lvl>
    <w:lvl w:ilvl="8" w:tplc="040B0005" w:tentative="1">
      <w:start w:val="1"/>
      <w:numFmt w:val="bullet"/>
      <w:lvlText w:val=""/>
      <w:lvlJc w:val="left"/>
      <w:pPr>
        <w:ind w:left="8099" w:hanging="360"/>
      </w:pPr>
      <w:rPr>
        <w:rFonts w:ascii="Wingdings" w:hAnsi="Wingdings" w:hint="default"/>
      </w:rPr>
    </w:lvl>
  </w:abstractNum>
  <w:abstractNum w:abstractNumId="5"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6A32EF"/>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FAE1D9E"/>
    <w:multiLevelType w:val="hybridMultilevel"/>
    <w:tmpl w:val="D5800698"/>
    <w:lvl w:ilvl="0" w:tplc="484E2F7A">
      <w:start w:val="8"/>
      <w:numFmt w:val="decimal"/>
      <w:lvlText w:val="%1."/>
      <w:lvlJc w:val="left"/>
      <w:pPr>
        <w:ind w:left="1979" w:hanging="360"/>
      </w:pPr>
      <w:rPr>
        <w:rFonts w:hint="default"/>
      </w:rPr>
    </w:lvl>
    <w:lvl w:ilvl="1" w:tplc="040B0019" w:tentative="1">
      <w:start w:val="1"/>
      <w:numFmt w:val="lowerLetter"/>
      <w:lvlText w:val="%2."/>
      <w:lvlJc w:val="left"/>
      <w:pPr>
        <w:ind w:left="2699" w:hanging="360"/>
      </w:pPr>
    </w:lvl>
    <w:lvl w:ilvl="2" w:tplc="040B001B" w:tentative="1">
      <w:start w:val="1"/>
      <w:numFmt w:val="lowerRoman"/>
      <w:lvlText w:val="%3."/>
      <w:lvlJc w:val="right"/>
      <w:pPr>
        <w:ind w:left="3419" w:hanging="180"/>
      </w:pPr>
    </w:lvl>
    <w:lvl w:ilvl="3" w:tplc="040B000F" w:tentative="1">
      <w:start w:val="1"/>
      <w:numFmt w:val="decimal"/>
      <w:lvlText w:val="%4."/>
      <w:lvlJc w:val="left"/>
      <w:pPr>
        <w:ind w:left="4139" w:hanging="360"/>
      </w:pPr>
    </w:lvl>
    <w:lvl w:ilvl="4" w:tplc="040B0019" w:tentative="1">
      <w:start w:val="1"/>
      <w:numFmt w:val="lowerLetter"/>
      <w:lvlText w:val="%5."/>
      <w:lvlJc w:val="left"/>
      <w:pPr>
        <w:ind w:left="4859" w:hanging="360"/>
      </w:pPr>
    </w:lvl>
    <w:lvl w:ilvl="5" w:tplc="040B001B" w:tentative="1">
      <w:start w:val="1"/>
      <w:numFmt w:val="lowerRoman"/>
      <w:lvlText w:val="%6."/>
      <w:lvlJc w:val="right"/>
      <w:pPr>
        <w:ind w:left="5579" w:hanging="180"/>
      </w:pPr>
    </w:lvl>
    <w:lvl w:ilvl="6" w:tplc="040B000F" w:tentative="1">
      <w:start w:val="1"/>
      <w:numFmt w:val="decimal"/>
      <w:lvlText w:val="%7."/>
      <w:lvlJc w:val="left"/>
      <w:pPr>
        <w:ind w:left="6299" w:hanging="360"/>
      </w:pPr>
    </w:lvl>
    <w:lvl w:ilvl="7" w:tplc="040B0019" w:tentative="1">
      <w:start w:val="1"/>
      <w:numFmt w:val="lowerLetter"/>
      <w:lvlText w:val="%8."/>
      <w:lvlJc w:val="left"/>
      <w:pPr>
        <w:ind w:left="7019" w:hanging="360"/>
      </w:pPr>
    </w:lvl>
    <w:lvl w:ilvl="8" w:tplc="040B001B" w:tentative="1">
      <w:start w:val="1"/>
      <w:numFmt w:val="lowerRoman"/>
      <w:lvlText w:val="%9."/>
      <w:lvlJc w:val="right"/>
      <w:pPr>
        <w:ind w:left="7739" w:hanging="180"/>
      </w:pPr>
    </w:lvl>
  </w:abstractNum>
  <w:abstractNum w:abstractNumId="14" w15:restartNumberingAfterBreak="0">
    <w:nsid w:val="5B076F32"/>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CD93EA5"/>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273406"/>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19"/>
  </w:num>
  <w:num w:numId="9">
    <w:abstractNumId w:val="9"/>
  </w:num>
  <w:num w:numId="10">
    <w:abstractNumId w:val="2"/>
  </w:num>
  <w:num w:numId="11">
    <w:abstractNumId w:val="17"/>
  </w:num>
  <w:num w:numId="12">
    <w:abstractNumId w:val="4"/>
  </w:num>
  <w:num w:numId="13">
    <w:abstractNumId w:val="14"/>
  </w:num>
  <w:num w:numId="14">
    <w:abstractNumId w:val="15"/>
  </w:num>
  <w:num w:numId="15">
    <w:abstractNumId w:val="1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5"/>
  </w:num>
  <w:num w:numId="19">
    <w:abstractNumId w:val="16"/>
  </w:num>
  <w:num w:numId="20">
    <w:abstractNumId w:val="18"/>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210"/>
    <w:rsid w:val="00007884"/>
    <w:rsid w:val="0001319E"/>
    <w:rsid w:val="00016557"/>
    <w:rsid w:val="00022CAB"/>
    <w:rsid w:val="00023C40"/>
    <w:rsid w:val="00026D77"/>
    <w:rsid w:val="00033397"/>
    <w:rsid w:val="00033B57"/>
    <w:rsid w:val="00036687"/>
    <w:rsid w:val="0003727E"/>
    <w:rsid w:val="00040095"/>
    <w:rsid w:val="00046512"/>
    <w:rsid w:val="00051CC3"/>
    <w:rsid w:val="000626C1"/>
    <w:rsid w:val="00073C9C"/>
    <w:rsid w:val="00080512"/>
    <w:rsid w:val="00090468"/>
    <w:rsid w:val="00094568"/>
    <w:rsid w:val="000A279E"/>
    <w:rsid w:val="000B7BCF"/>
    <w:rsid w:val="000C2B98"/>
    <w:rsid w:val="000C522B"/>
    <w:rsid w:val="000C75C7"/>
    <w:rsid w:val="000C7E85"/>
    <w:rsid w:val="000D58AB"/>
    <w:rsid w:val="000D7A35"/>
    <w:rsid w:val="000E0720"/>
    <w:rsid w:val="000E5127"/>
    <w:rsid w:val="000F4860"/>
    <w:rsid w:val="00110F8A"/>
    <w:rsid w:val="00112F1A"/>
    <w:rsid w:val="00127D08"/>
    <w:rsid w:val="00136C3F"/>
    <w:rsid w:val="001402A6"/>
    <w:rsid w:val="00142FB1"/>
    <w:rsid w:val="00143A76"/>
    <w:rsid w:val="00145075"/>
    <w:rsid w:val="001547A8"/>
    <w:rsid w:val="00154EFC"/>
    <w:rsid w:val="001560AD"/>
    <w:rsid w:val="001741A0"/>
    <w:rsid w:val="00175FA0"/>
    <w:rsid w:val="00194CD0"/>
    <w:rsid w:val="001B1A8E"/>
    <w:rsid w:val="001B1C52"/>
    <w:rsid w:val="001B49C9"/>
    <w:rsid w:val="001B5A8A"/>
    <w:rsid w:val="001B7B79"/>
    <w:rsid w:val="001C0760"/>
    <w:rsid w:val="001C23F4"/>
    <w:rsid w:val="001C4F79"/>
    <w:rsid w:val="001C5E62"/>
    <w:rsid w:val="001C5EA7"/>
    <w:rsid w:val="001E40CB"/>
    <w:rsid w:val="001E5EF0"/>
    <w:rsid w:val="001F168B"/>
    <w:rsid w:val="001F5C44"/>
    <w:rsid w:val="001F7831"/>
    <w:rsid w:val="00204045"/>
    <w:rsid w:val="0020712B"/>
    <w:rsid w:val="00207DF3"/>
    <w:rsid w:val="00211CD2"/>
    <w:rsid w:val="00217CD6"/>
    <w:rsid w:val="0022606D"/>
    <w:rsid w:val="00231728"/>
    <w:rsid w:val="002338B1"/>
    <w:rsid w:val="00250404"/>
    <w:rsid w:val="00256C31"/>
    <w:rsid w:val="002610D8"/>
    <w:rsid w:val="002647C1"/>
    <w:rsid w:val="00265580"/>
    <w:rsid w:val="002674E4"/>
    <w:rsid w:val="0027381C"/>
    <w:rsid w:val="002747EC"/>
    <w:rsid w:val="002855BF"/>
    <w:rsid w:val="002C7499"/>
    <w:rsid w:val="002D4424"/>
    <w:rsid w:val="002D7A42"/>
    <w:rsid w:val="002E485E"/>
    <w:rsid w:val="002F0D22"/>
    <w:rsid w:val="002F66CF"/>
    <w:rsid w:val="003172DC"/>
    <w:rsid w:val="0031738E"/>
    <w:rsid w:val="00325AE3"/>
    <w:rsid w:val="00326069"/>
    <w:rsid w:val="00333262"/>
    <w:rsid w:val="003335F5"/>
    <w:rsid w:val="0034252D"/>
    <w:rsid w:val="0035462D"/>
    <w:rsid w:val="00364B41"/>
    <w:rsid w:val="00383096"/>
    <w:rsid w:val="003A2154"/>
    <w:rsid w:val="003A41EF"/>
    <w:rsid w:val="003B40AD"/>
    <w:rsid w:val="003C418C"/>
    <w:rsid w:val="003C4E37"/>
    <w:rsid w:val="003E16BE"/>
    <w:rsid w:val="003E2DB2"/>
    <w:rsid w:val="003F4E28"/>
    <w:rsid w:val="00400617"/>
    <w:rsid w:val="004006E8"/>
    <w:rsid w:val="00401855"/>
    <w:rsid w:val="0040257D"/>
    <w:rsid w:val="004417BA"/>
    <w:rsid w:val="00462818"/>
    <w:rsid w:val="00465587"/>
    <w:rsid w:val="004728AB"/>
    <w:rsid w:val="004751FE"/>
    <w:rsid w:val="00477455"/>
    <w:rsid w:val="004827AB"/>
    <w:rsid w:val="00483D75"/>
    <w:rsid w:val="004A1F7B"/>
    <w:rsid w:val="004A5243"/>
    <w:rsid w:val="004A6D3F"/>
    <w:rsid w:val="004C010B"/>
    <w:rsid w:val="004C44D2"/>
    <w:rsid w:val="004C57FA"/>
    <w:rsid w:val="004D3578"/>
    <w:rsid w:val="004D380D"/>
    <w:rsid w:val="004E213A"/>
    <w:rsid w:val="004E5BD0"/>
    <w:rsid w:val="004F04F8"/>
    <w:rsid w:val="004F6974"/>
    <w:rsid w:val="005015F3"/>
    <w:rsid w:val="00503171"/>
    <w:rsid w:val="00506C28"/>
    <w:rsid w:val="00507EA5"/>
    <w:rsid w:val="00534DA0"/>
    <w:rsid w:val="005359E4"/>
    <w:rsid w:val="00537C4C"/>
    <w:rsid w:val="00543E6C"/>
    <w:rsid w:val="00544136"/>
    <w:rsid w:val="00544E61"/>
    <w:rsid w:val="00546D8B"/>
    <w:rsid w:val="00565087"/>
    <w:rsid w:val="0056573F"/>
    <w:rsid w:val="00567013"/>
    <w:rsid w:val="005674DB"/>
    <w:rsid w:val="00593BAC"/>
    <w:rsid w:val="005A632C"/>
    <w:rsid w:val="005B316B"/>
    <w:rsid w:val="005B638A"/>
    <w:rsid w:val="005C14F3"/>
    <w:rsid w:val="005D5C5B"/>
    <w:rsid w:val="005E5D52"/>
    <w:rsid w:val="005F1590"/>
    <w:rsid w:val="006113CF"/>
    <w:rsid w:val="00611566"/>
    <w:rsid w:val="00615E16"/>
    <w:rsid w:val="00632D23"/>
    <w:rsid w:val="00635BFD"/>
    <w:rsid w:val="006369FE"/>
    <w:rsid w:val="00636AE9"/>
    <w:rsid w:val="00641D00"/>
    <w:rsid w:val="00646D99"/>
    <w:rsid w:val="0065131E"/>
    <w:rsid w:val="0065291B"/>
    <w:rsid w:val="00655B93"/>
    <w:rsid w:val="00656910"/>
    <w:rsid w:val="006574C0"/>
    <w:rsid w:val="00662831"/>
    <w:rsid w:val="00663FA1"/>
    <w:rsid w:val="00673968"/>
    <w:rsid w:val="00692F38"/>
    <w:rsid w:val="006A1BAF"/>
    <w:rsid w:val="006B19B0"/>
    <w:rsid w:val="006B422C"/>
    <w:rsid w:val="006C2F85"/>
    <w:rsid w:val="006C3FFE"/>
    <w:rsid w:val="006C43FB"/>
    <w:rsid w:val="006C66D8"/>
    <w:rsid w:val="006D1E24"/>
    <w:rsid w:val="006D30F8"/>
    <w:rsid w:val="006D3D9C"/>
    <w:rsid w:val="006E1417"/>
    <w:rsid w:val="006E4B48"/>
    <w:rsid w:val="006E669E"/>
    <w:rsid w:val="006F3634"/>
    <w:rsid w:val="006F645C"/>
    <w:rsid w:val="006F6A2C"/>
    <w:rsid w:val="007069DC"/>
    <w:rsid w:val="00710201"/>
    <w:rsid w:val="0072073A"/>
    <w:rsid w:val="007342B5"/>
    <w:rsid w:val="00734A5B"/>
    <w:rsid w:val="00744E76"/>
    <w:rsid w:val="00745A22"/>
    <w:rsid w:val="00750E54"/>
    <w:rsid w:val="00752757"/>
    <w:rsid w:val="00754497"/>
    <w:rsid w:val="00755463"/>
    <w:rsid w:val="00757D40"/>
    <w:rsid w:val="00764824"/>
    <w:rsid w:val="007662B5"/>
    <w:rsid w:val="00781F0F"/>
    <w:rsid w:val="0078727C"/>
    <w:rsid w:val="0079049D"/>
    <w:rsid w:val="00793DC5"/>
    <w:rsid w:val="00797945"/>
    <w:rsid w:val="007A2995"/>
    <w:rsid w:val="007B18D8"/>
    <w:rsid w:val="007B4C48"/>
    <w:rsid w:val="007C095F"/>
    <w:rsid w:val="007C2DD0"/>
    <w:rsid w:val="007D1FD2"/>
    <w:rsid w:val="007D4852"/>
    <w:rsid w:val="007E126B"/>
    <w:rsid w:val="007F2E08"/>
    <w:rsid w:val="008028A4"/>
    <w:rsid w:val="00804CFA"/>
    <w:rsid w:val="00813245"/>
    <w:rsid w:val="008216A7"/>
    <w:rsid w:val="00840DE0"/>
    <w:rsid w:val="008553E0"/>
    <w:rsid w:val="00855666"/>
    <w:rsid w:val="0086354A"/>
    <w:rsid w:val="00863A3C"/>
    <w:rsid w:val="008768CA"/>
    <w:rsid w:val="00877EF9"/>
    <w:rsid w:val="00880559"/>
    <w:rsid w:val="008A149F"/>
    <w:rsid w:val="008B5306"/>
    <w:rsid w:val="008C0370"/>
    <w:rsid w:val="008C3057"/>
    <w:rsid w:val="008D2E4D"/>
    <w:rsid w:val="008D3E0F"/>
    <w:rsid w:val="008E4202"/>
    <w:rsid w:val="008F396F"/>
    <w:rsid w:val="00901386"/>
    <w:rsid w:val="0090271F"/>
    <w:rsid w:val="00902DB9"/>
    <w:rsid w:val="00903C56"/>
    <w:rsid w:val="0090466A"/>
    <w:rsid w:val="00905CD9"/>
    <w:rsid w:val="009109EA"/>
    <w:rsid w:val="0091677E"/>
    <w:rsid w:val="00923655"/>
    <w:rsid w:val="00924BDA"/>
    <w:rsid w:val="00924C69"/>
    <w:rsid w:val="00936071"/>
    <w:rsid w:val="00940212"/>
    <w:rsid w:val="0094081D"/>
    <w:rsid w:val="00941321"/>
    <w:rsid w:val="00942EC2"/>
    <w:rsid w:val="009471BC"/>
    <w:rsid w:val="009528E6"/>
    <w:rsid w:val="00954A53"/>
    <w:rsid w:val="00955E78"/>
    <w:rsid w:val="00961B32"/>
    <w:rsid w:val="00962509"/>
    <w:rsid w:val="0096281A"/>
    <w:rsid w:val="00970DB3"/>
    <w:rsid w:val="00972F57"/>
    <w:rsid w:val="00974BB0"/>
    <w:rsid w:val="00975BCD"/>
    <w:rsid w:val="00975D18"/>
    <w:rsid w:val="00987BF4"/>
    <w:rsid w:val="009A0AF3"/>
    <w:rsid w:val="009B07CD"/>
    <w:rsid w:val="009C19E9"/>
    <w:rsid w:val="009C440D"/>
    <w:rsid w:val="009D572F"/>
    <w:rsid w:val="009D7341"/>
    <w:rsid w:val="009D74A6"/>
    <w:rsid w:val="009E6AD9"/>
    <w:rsid w:val="00A10F02"/>
    <w:rsid w:val="00A13F8A"/>
    <w:rsid w:val="00A204CA"/>
    <w:rsid w:val="00A209D6"/>
    <w:rsid w:val="00A252B2"/>
    <w:rsid w:val="00A51248"/>
    <w:rsid w:val="00A53724"/>
    <w:rsid w:val="00A54B2B"/>
    <w:rsid w:val="00A72B04"/>
    <w:rsid w:val="00A757BC"/>
    <w:rsid w:val="00A82346"/>
    <w:rsid w:val="00A90DC8"/>
    <w:rsid w:val="00A932A7"/>
    <w:rsid w:val="00A9671C"/>
    <w:rsid w:val="00A973FD"/>
    <w:rsid w:val="00AA1553"/>
    <w:rsid w:val="00AA4139"/>
    <w:rsid w:val="00AB6F4B"/>
    <w:rsid w:val="00AD3579"/>
    <w:rsid w:val="00AD4047"/>
    <w:rsid w:val="00AD4670"/>
    <w:rsid w:val="00AE7633"/>
    <w:rsid w:val="00AF1A4D"/>
    <w:rsid w:val="00AF7CA0"/>
    <w:rsid w:val="00B05380"/>
    <w:rsid w:val="00B05962"/>
    <w:rsid w:val="00B15449"/>
    <w:rsid w:val="00B16091"/>
    <w:rsid w:val="00B16C2F"/>
    <w:rsid w:val="00B270F1"/>
    <w:rsid w:val="00B27303"/>
    <w:rsid w:val="00B33EC0"/>
    <w:rsid w:val="00B35FBA"/>
    <w:rsid w:val="00B366B3"/>
    <w:rsid w:val="00B47FD1"/>
    <w:rsid w:val="00B516BB"/>
    <w:rsid w:val="00B570F9"/>
    <w:rsid w:val="00B730E7"/>
    <w:rsid w:val="00B8178D"/>
    <w:rsid w:val="00B84DB2"/>
    <w:rsid w:val="00B95E40"/>
    <w:rsid w:val="00BA0906"/>
    <w:rsid w:val="00BA46C1"/>
    <w:rsid w:val="00BC0181"/>
    <w:rsid w:val="00BC3555"/>
    <w:rsid w:val="00BD36AA"/>
    <w:rsid w:val="00BD6FA5"/>
    <w:rsid w:val="00BD7721"/>
    <w:rsid w:val="00BF273D"/>
    <w:rsid w:val="00C01DE6"/>
    <w:rsid w:val="00C11405"/>
    <w:rsid w:val="00C12B51"/>
    <w:rsid w:val="00C24650"/>
    <w:rsid w:val="00C25465"/>
    <w:rsid w:val="00C3257A"/>
    <w:rsid w:val="00C33079"/>
    <w:rsid w:val="00C44746"/>
    <w:rsid w:val="00C45887"/>
    <w:rsid w:val="00C54DCF"/>
    <w:rsid w:val="00C5794E"/>
    <w:rsid w:val="00C83A13"/>
    <w:rsid w:val="00C9068C"/>
    <w:rsid w:val="00C92967"/>
    <w:rsid w:val="00CA3D0C"/>
    <w:rsid w:val="00CA654B"/>
    <w:rsid w:val="00CB72B8"/>
    <w:rsid w:val="00CC46B1"/>
    <w:rsid w:val="00CD305C"/>
    <w:rsid w:val="00CD4C7B"/>
    <w:rsid w:val="00CE79C8"/>
    <w:rsid w:val="00CF5145"/>
    <w:rsid w:val="00D03C1C"/>
    <w:rsid w:val="00D148DA"/>
    <w:rsid w:val="00D25249"/>
    <w:rsid w:val="00D2668A"/>
    <w:rsid w:val="00D32975"/>
    <w:rsid w:val="00D33BE3"/>
    <w:rsid w:val="00D35AFC"/>
    <w:rsid w:val="00D3792D"/>
    <w:rsid w:val="00D40608"/>
    <w:rsid w:val="00D412FB"/>
    <w:rsid w:val="00D46BD3"/>
    <w:rsid w:val="00D55E47"/>
    <w:rsid w:val="00D56C17"/>
    <w:rsid w:val="00D570A5"/>
    <w:rsid w:val="00D60738"/>
    <w:rsid w:val="00D62E19"/>
    <w:rsid w:val="00D67CD1"/>
    <w:rsid w:val="00D738D6"/>
    <w:rsid w:val="00D7524B"/>
    <w:rsid w:val="00D80795"/>
    <w:rsid w:val="00D854BE"/>
    <w:rsid w:val="00D87E00"/>
    <w:rsid w:val="00D9134D"/>
    <w:rsid w:val="00D93A20"/>
    <w:rsid w:val="00D96D11"/>
    <w:rsid w:val="00DA7A03"/>
    <w:rsid w:val="00DB0DB8"/>
    <w:rsid w:val="00DB1095"/>
    <w:rsid w:val="00DB1818"/>
    <w:rsid w:val="00DC22DB"/>
    <w:rsid w:val="00DC309B"/>
    <w:rsid w:val="00DC4DA2"/>
    <w:rsid w:val="00DC5261"/>
    <w:rsid w:val="00DD0770"/>
    <w:rsid w:val="00DD51BA"/>
    <w:rsid w:val="00DD7865"/>
    <w:rsid w:val="00DE25D2"/>
    <w:rsid w:val="00DE4006"/>
    <w:rsid w:val="00DF3C0C"/>
    <w:rsid w:val="00DF5AD3"/>
    <w:rsid w:val="00DF65F4"/>
    <w:rsid w:val="00E0010A"/>
    <w:rsid w:val="00E05797"/>
    <w:rsid w:val="00E10786"/>
    <w:rsid w:val="00E21F28"/>
    <w:rsid w:val="00E2752F"/>
    <w:rsid w:val="00E30B45"/>
    <w:rsid w:val="00E359E2"/>
    <w:rsid w:val="00E36763"/>
    <w:rsid w:val="00E37073"/>
    <w:rsid w:val="00E403D7"/>
    <w:rsid w:val="00E46C08"/>
    <w:rsid w:val="00E46D8A"/>
    <w:rsid w:val="00E471CF"/>
    <w:rsid w:val="00E47DC9"/>
    <w:rsid w:val="00E61C08"/>
    <w:rsid w:val="00E62835"/>
    <w:rsid w:val="00E77645"/>
    <w:rsid w:val="00E83697"/>
    <w:rsid w:val="00E8499E"/>
    <w:rsid w:val="00E85498"/>
    <w:rsid w:val="00E871E8"/>
    <w:rsid w:val="00EA66C9"/>
    <w:rsid w:val="00EC172C"/>
    <w:rsid w:val="00EC4A25"/>
    <w:rsid w:val="00ED6DBD"/>
    <w:rsid w:val="00EF042F"/>
    <w:rsid w:val="00EF0B68"/>
    <w:rsid w:val="00F0047F"/>
    <w:rsid w:val="00F016B6"/>
    <w:rsid w:val="00F025A2"/>
    <w:rsid w:val="00F036E9"/>
    <w:rsid w:val="00F07388"/>
    <w:rsid w:val="00F2026E"/>
    <w:rsid w:val="00F211FC"/>
    <w:rsid w:val="00F2210A"/>
    <w:rsid w:val="00F26A02"/>
    <w:rsid w:val="00F270B4"/>
    <w:rsid w:val="00F37743"/>
    <w:rsid w:val="00F50D35"/>
    <w:rsid w:val="00F54A3D"/>
    <w:rsid w:val="00F54CB0"/>
    <w:rsid w:val="00F579CD"/>
    <w:rsid w:val="00F653B8"/>
    <w:rsid w:val="00F71B89"/>
    <w:rsid w:val="00F7353C"/>
    <w:rsid w:val="00F76F8F"/>
    <w:rsid w:val="00F8645A"/>
    <w:rsid w:val="00F941DF"/>
    <w:rsid w:val="00F951F9"/>
    <w:rsid w:val="00F9567F"/>
    <w:rsid w:val="00FA1266"/>
    <w:rsid w:val="00FB36FA"/>
    <w:rsid w:val="00FB72CB"/>
    <w:rsid w:val="00FC1192"/>
    <w:rsid w:val="00FC49B0"/>
    <w:rsid w:val="00FC681C"/>
    <w:rsid w:val="00FD151C"/>
    <w:rsid w:val="00FD5045"/>
    <w:rsid w:val="00FE251B"/>
    <w:rsid w:val="00FE479C"/>
    <w:rsid w:val="00FF2C68"/>
    <w:rsid w:val="00FF73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8EA3A52-A28C-4B8D-9B1D-248E3762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954A5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954A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4A53"/>
    <w:rPr>
      <w:rFonts w:ascii="Arial" w:eastAsia="MS Mincho" w:hAnsi="Arial"/>
      <w:szCs w:val="24"/>
    </w:rPr>
  </w:style>
  <w:style w:type="character" w:customStyle="1" w:styleId="Doc-titleChar">
    <w:name w:val="Doc-title Char"/>
    <w:link w:val="Doc-title"/>
    <w:qFormat/>
    <w:rsid w:val="00954A53"/>
    <w:rPr>
      <w:rFonts w:ascii="Arial" w:eastAsia="MS Mincho" w:hAnsi="Arial"/>
      <w:noProof/>
      <w:szCs w:val="24"/>
    </w:rPr>
  </w:style>
  <w:style w:type="paragraph" w:styleId="Caption">
    <w:name w:val="caption"/>
    <w:basedOn w:val="Normal"/>
    <w:next w:val="Normal"/>
    <w:unhideWhenUsed/>
    <w:qFormat/>
    <w:rsid w:val="006D30F8"/>
    <w:pPr>
      <w:spacing w:after="200"/>
    </w:pPr>
    <w:rPr>
      <w:i/>
      <w:iCs/>
      <w:color w:val="44546A" w:themeColor="text2"/>
      <w:sz w:val="18"/>
      <w:szCs w:val="18"/>
    </w:rPr>
  </w:style>
  <w:style w:type="paragraph" w:customStyle="1" w:styleId="Default">
    <w:name w:val="Default"/>
    <w:rsid w:val="00033B57"/>
    <w:pPr>
      <w:autoSpaceDE w:val="0"/>
      <w:autoSpaceDN w:val="0"/>
      <w:adjustRightInd w:val="0"/>
    </w:pPr>
    <w:rPr>
      <w:color w:val="000000"/>
      <w:sz w:val="24"/>
      <w:szCs w:val="24"/>
      <w:lang w:val="fi-FI"/>
    </w:rPr>
  </w:style>
  <w:style w:type="character" w:styleId="LineNumber">
    <w:name w:val="line number"/>
    <w:uiPriority w:val="99"/>
    <w:unhideWhenUsed/>
    <w:rsid w:val="00AB6F4B"/>
    <w:rPr>
      <w:rFonts w:ascii="Times New Roman" w:hAnsi="Times New Roman"/>
      <w:sz w:val="24"/>
    </w:rPr>
  </w:style>
  <w:style w:type="character" w:styleId="CommentReference">
    <w:name w:val="annotation reference"/>
    <w:basedOn w:val="DefaultParagraphFont"/>
    <w:rsid w:val="001F5C44"/>
    <w:rPr>
      <w:sz w:val="16"/>
      <w:szCs w:val="16"/>
    </w:rPr>
  </w:style>
  <w:style w:type="paragraph" w:styleId="CommentText">
    <w:name w:val="annotation text"/>
    <w:basedOn w:val="Normal"/>
    <w:link w:val="CommentTextChar"/>
    <w:rsid w:val="001F5C44"/>
  </w:style>
  <w:style w:type="character" w:customStyle="1" w:styleId="CommentTextChar">
    <w:name w:val="Comment Text Char"/>
    <w:basedOn w:val="DefaultParagraphFont"/>
    <w:link w:val="CommentText"/>
    <w:rsid w:val="001F5C44"/>
    <w:rPr>
      <w:lang w:eastAsia="en-US"/>
    </w:rPr>
  </w:style>
  <w:style w:type="paragraph" w:styleId="CommentSubject">
    <w:name w:val="annotation subject"/>
    <w:basedOn w:val="CommentText"/>
    <w:next w:val="CommentText"/>
    <w:link w:val="CommentSubjectChar"/>
    <w:rsid w:val="001F5C44"/>
    <w:rPr>
      <w:b/>
      <w:bCs/>
    </w:rPr>
  </w:style>
  <w:style w:type="character" w:customStyle="1" w:styleId="CommentSubjectChar">
    <w:name w:val="Comment Subject Char"/>
    <w:basedOn w:val="CommentTextChar"/>
    <w:link w:val="CommentSubject"/>
    <w:rsid w:val="001F5C44"/>
    <w:rPr>
      <w:b/>
      <w:bCs/>
      <w:lang w:eastAsia="en-US"/>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9528E6"/>
    <w:pPr>
      <w:ind w:left="720"/>
      <w:contextualSpacing/>
    </w:pPr>
  </w:style>
  <w:style w:type="paragraph" w:styleId="Revision">
    <w:name w:val="Revision"/>
    <w:hidden/>
    <w:uiPriority w:val="99"/>
    <w:semiHidden/>
    <w:rsid w:val="00F50D35"/>
    <w:rPr>
      <w:lang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E61C08"/>
    <w:rPr>
      <w:lang w:eastAsia="en-US"/>
    </w:rPr>
  </w:style>
  <w:style w:type="character" w:customStyle="1" w:styleId="EXChar">
    <w:name w:val="EX Char"/>
    <w:link w:val="EX"/>
    <w:locked/>
    <w:rsid w:val="00E61C08"/>
    <w:rPr>
      <w:lang w:eastAsia="en-US"/>
    </w:rPr>
  </w:style>
  <w:style w:type="table" w:styleId="TableGrid">
    <w:name w:val="Table Grid"/>
    <w:basedOn w:val="TableNormal"/>
    <w:rsid w:val="00FF7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C01DE6"/>
    <w:rPr>
      <w:b/>
    </w:rPr>
  </w:style>
  <w:style w:type="character" w:customStyle="1" w:styleId="ProposalChar">
    <w:name w:val="Proposal Char"/>
    <w:basedOn w:val="DefaultParagraphFont"/>
    <w:link w:val="Proposal"/>
    <w:rsid w:val="00C01DE6"/>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395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5AIRPNAIUNRU-859666464-6090</_dlc_DocId>
    <_dlc_DocIdUrl xmlns="71c5aaf6-e6ce-465b-b873-5148d2a4c105">
      <Url>https://nokia.sharepoint.com/sites/c5g/e2earch/_layouts/15/DocIdRedir.aspx?ID=5AIRPNAIUNRU-859666464-6090</Url>
      <Description>5AIRPNAIUNRU-859666464-6090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33D06-4F23-4580-A545-4ADED18E6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3b34c8f0-1ef5-4d1e-bb66-517ce7fe7356"/>
    <ds:schemaRef ds:uri="83f22d2f-d16e-4be6-ad4f-29fa0b067c3c"/>
    <ds:schemaRef ds:uri="a3840f4f-04be-43d1-b2ef-6ff1382503c7"/>
    <ds:schemaRef ds:uri="71c5aaf6-e6ce-465b-b873-5148d2a4c105"/>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36F3B86-7F0A-482D-9D82-7EB83198612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ECACA097-C0B6-498A-997D-01192395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3</Pages>
  <Words>862</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Koskinen, Jussi-Pekka (Nokia - FI/Oulu)</dc:creator>
  <cp:keywords/>
  <cp:lastModifiedBy>Koskinen, Jussi-Pekka (Nokia - FI/Oulu)</cp:lastModifiedBy>
  <cp:revision>19</cp:revision>
  <dcterms:created xsi:type="dcterms:W3CDTF">2019-11-07T20:07:00Z</dcterms:created>
  <dcterms:modified xsi:type="dcterms:W3CDTF">2020-02-13T14:38:00Z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11c144d2-e8c2-4a17-a370-58c1f192e76e</vt:lpwstr>
  </property>
</Properties>
</file>